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3B3464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20F56" w:rsidRDefault="008D329F" w:rsidP="003D42E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20F56" w:rsidRPr="00120F5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120F56" w:rsidRPr="00120F56">
              <w:rPr>
                <w:lang w:val="el-GR"/>
              </w:rPr>
              <w:t xml:space="preserve"> </w:t>
            </w:r>
            <w:r w:rsidR="003D42E3" w:rsidRPr="003D42E3">
              <w:rPr>
                <w:lang w:val="el-GR"/>
              </w:rPr>
              <w:t>CLAMP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3D42E3" w:rsidRDefault="003D42E3" w:rsidP="003B346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3D42E3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Clamp with 3 PVC-coated prongs with </w:t>
            </w:r>
            <w:proofErr w:type="spellStart"/>
            <w:r w:rsidRPr="003D42E3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bosshead</w:t>
            </w:r>
            <w:proofErr w:type="spellEnd"/>
            <w:r w:rsidRPr="003D42E3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, 0-70 mm (</w:t>
            </w:r>
            <w:r w:rsidRPr="003D42E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για</w:t>
            </w:r>
            <w:r w:rsidRPr="003D42E3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3D42E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ράβδους</w:t>
            </w:r>
            <w:r w:rsidRPr="003D42E3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3D42E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διαμέτρου</w:t>
            </w:r>
            <w:r w:rsidRPr="003D42E3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3D42E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έως</w:t>
            </w:r>
            <w:r w:rsidRPr="003D42E3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18mm)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20F5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3D42E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20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0F56"/>
    <w:rsid w:val="0024151E"/>
    <w:rsid w:val="002C5B52"/>
    <w:rsid w:val="003B3464"/>
    <w:rsid w:val="003D42E3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10645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7D88141B</Template>
  <TotalTime>0</TotalTime>
  <Pages>1</Pages>
  <Words>46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2025-11-25T12:08:00Z</dcterms:created>
  <dcterms:modified xsi:type="dcterms:W3CDTF">2025-11-25T12:08:00Z</dcterms:modified>
</cp:coreProperties>
</file>